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88F9B" w14:textId="7F31D6D9" w:rsidR="00FD4FD1" w:rsidRDefault="00FD4FD1" w:rsidP="00FD4FD1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SA3#103e</w:t>
      </w:r>
      <w:r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3B1E4D" w:rsidRPr="003B1E4D">
        <w:rPr>
          <w:rFonts w:cs="Arial"/>
          <w:bCs/>
          <w:sz w:val="22"/>
          <w:szCs w:val="22"/>
        </w:rPr>
        <w:t>S3-212343</w:t>
      </w:r>
    </w:p>
    <w:p w14:paraId="517A0161" w14:textId="6C45A5A5" w:rsidR="00FD4FD1" w:rsidRPr="00DA53A0" w:rsidRDefault="00FD4FD1" w:rsidP="00FD4FD1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17 </w:t>
      </w:r>
      <w:r>
        <w:rPr>
          <w:rFonts w:hint="eastAsia"/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28 May 2021</w:t>
      </w:r>
      <w:bookmarkStart w:id="3" w:name="OLE_LINK105"/>
      <w:bookmarkStart w:id="4" w:name="OLE_LINK106"/>
      <w:r w:rsidR="003B1E4D" w:rsidRPr="003B1E4D">
        <w:t xml:space="preserve"> </w:t>
      </w:r>
      <w:r w:rsidR="003B1E4D">
        <w:t xml:space="preserve">                                                                </w:t>
      </w:r>
      <w:bookmarkStart w:id="5" w:name="_GoBack"/>
      <w:bookmarkEnd w:id="3"/>
      <w:bookmarkEnd w:id="4"/>
      <w:bookmarkEnd w:id="5"/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5CFD2E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16BD" w:rsidRPr="00FC16BD">
        <w:rPr>
          <w:rFonts w:ascii="Arial" w:hAnsi="Arial" w:cs="Arial"/>
          <w:b/>
          <w:sz w:val="22"/>
          <w:szCs w:val="22"/>
        </w:rPr>
        <w:t>LS on TAU reject issue during MME handover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B6F5DE3" w14:textId="46D2A9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A71939A" w14:textId="3FD9CF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bookmarkEnd w:id="10"/>
    <w:p w14:paraId="12382F06" w14:textId="4226E4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</w:p>
    <w:p w14:paraId="02F10556" w14:textId="480668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FC16BD">
        <w:rPr>
          <w:rFonts w:ascii="Arial" w:hAnsi="Arial" w:cs="Arial"/>
          <w:b/>
          <w:bCs/>
          <w:sz w:val="22"/>
          <w:szCs w:val="22"/>
        </w:rPr>
        <w:t>4</w:t>
      </w:r>
    </w:p>
    <w:p w14:paraId="736663D2" w14:textId="38F513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24C122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6BD">
        <w:rPr>
          <w:rFonts w:ascii="Arial" w:hAnsi="Arial" w:cs="Arial"/>
          <w:b/>
          <w:bCs/>
          <w:sz w:val="22"/>
          <w:szCs w:val="22"/>
        </w:rPr>
        <w:t>Bo Zhang</w:t>
      </w:r>
    </w:p>
    <w:p w14:paraId="0CD20FD2" w14:textId="4A9EB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16BD">
        <w:rPr>
          <w:rFonts w:ascii="Arial" w:hAnsi="Arial" w:cs="Arial"/>
          <w:b/>
          <w:bCs/>
          <w:sz w:val="22"/>
          <w:szCs w:val="22"/>
        </w:rPr>
        <w:t>Zhangbo6</w:t>
      </w:r>
      <w:r w:rsidR="00A867E0">
        <w:rPr>
          <w:rFonts w:ascii="Arial" w:hAnsi="Arial" w:cs="Arial"/>
          <w:b/>
          <w:bCs/>
          <w:sz w:val="22"/>
          <w:szCs w:val="22"/>
        </w:rPr>
        <w:t>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1254CF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16BD" w:rsidRPr="00880EFE">
        <w:rPr>
          <w:color w:val="000000"/>
        </w:rPr>
        <w:t>S3-2</w:t>
      </w:r>
      <w:r w:rsidR="00880EFE">
        <w:rPr>
          <w:color w:val="000000"/>
        </w:rPr>
        <w:t>1039</w:t>
      </w:r>
      <w:r w:rsidR="00CD0DF2">
        <w:rPr>
          <w:color w:val="000000"/>
        </w:rPr>
        <w:t>7</w:t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1"/>
        <w:numPr>
          <w:ilvl w:val="0"/>
          <w:numId w:val="7"/>
        </w:numPr>
      </w:pPr>
      <w:r>
        <w:t>Overall description</w:t>
      </w:r>
    </w:p>
    <w:p w14:paraId="5A7EA156" w14:textId="613C4C88" w:rsidR="00FC16BD" w:rsidRDefault="003B1E4D" w:rsidP="00BA445D">
      <w:pPr>
        <w:rPr>
          <w:lang w:val="en-US"/>
        </w:rPr>
      </w:pPr>
      <w:r>
        <w:t>F</w:t>
      </w:r>
      <w:r>
        <w:rPr>
          <w:lang w:val="en-US"/>
        </w:rPr>
        <w:t>rom the standard point of view, w</w:t>
      </w:r>
      <w:r w:rsidR="00FC16BD" w:rsidRPr="00402BCE">
        <w:rPr>
          <w:lang w:val="en-US"/>
        </w:rPr>
        <w:t xml:space="preserve">hen </w:t>
      </w:r>
      <w:r w:rsidR="00FC16BD">
        <w:rPr>
          <w:lang w:val="en-US"/>
        </w:rPr>
        <w:t xml:space="preserve">a fast moving </w:t>
      </w:r>
      <w:r w:rsidR="00FC16BD" w:rsidRPr="00402BCE">
        <w:rPr>
          <w:lang w:val="en-US"/>
        </w:rPr>
        <w:t xml:space="preserve">UE </w:t>
      </w:r>
      <w:r w:rsidR="00FC16BD">
        <w:rPr>
          <w:lang w:val="en-US"/>
        </w:rPr>
        <w:t xml:space="preserve">attaches to 5GS, then </w:t>
      </w:r>
      <w:r w:rsidR="00FC16BD" w:rsidRPr="00402BCE">
        <w:rPr>
          <w:lang w:val="en-US"/>
        </w:rPr>
        <w:t xml:space="preserve">moves to MME-1 </w:t>
      </w:r>
      <w:r w:rsidR="00FC16BD">
        <w:rPr>
          <w:lang w:val="en-US"/>
        </w:rPr>
        <w:t>in EPS</w:t>
      </w:r>
      <w:r w:rsidR="00FC16BD" w:rsidRPr="00402BCE">
        <w:rPr>
          <w:lang w:val="en-US"/>
        </w:rPr>
        <w:t xml:space="preserve"> and </w:t>
      </w:r>
      <w:r w:rsidR="00FC16BD">
        <w:rPr>
          <w:lang w:val="en-US"/>
        </w:rPr>
        <w:t xml:space="preserve">shortly thereafter moves </w:t>
      </w:r>
      <w:r w:rsidR="00FC16BD" w:rsidRPr="00402BCE">
        <w:rPr>
          <w:lang w:val="en-US"/>
        </w:rPr>
        <w:t>to MME-2</w:t>
      </w:r>
      <w:r w:rsidR="002146DE">
        <w:rPr>
          <w:lang w:val="en-US"/>
        </w:rPr>
        <w:t xml:space="preserve"> the</w:t>
      </w:r>
      <w:r w:rsidR="00FC16BD">
        <w:rPr>
          <w:lang w:val="en-US"/>
        </w:rPr>
        <w:t xml:space="preserve"> TAU request message sent from the UE to the MME-2</w:t>
      </w:r>
      <w:r w:rsidR="00275BE8">
        <w:rPr>
          <w:lang w:val="en-US"/>
        </w:rPr>
        <w:t xml:space="preserve"> will always</w:t>
      </w:r>
      <w:r w:rsidR="00FC16BD" w:rsidRPr="00FC16BD">
        <w:rPr>
          <w:lang w:val="en-US"/>
        </w:rPr>
        <w:t xml:space="preserve"> fail caused by the misalignment on the EPS security context</w:t>
      </w:r>
      <w:r w:rsidR="00FC16BD">
        <w:rPr>
          <w:lang w:val="en-US"/>
        </w:rPr>
        <w:t>, i.e. the security context</w:t>
      </w:r>
      <w:r w:rsidR="00275BE8">
        <w:rPr>
          <w:lang w:val="en-US"/>
        </w:rPr>
        <w:t xml:space="preserve"> stored in the UE is the mapped type</w:t>
      </w:r>
      <w:r w:rsidR="00FC16BD">
        <w:rPr>
          <w:lang w:val="en-US"/>
        </w:rPr>
        <w:t xml:space="preserve">, </w:t>
      </w:r>
      <w:r w:rsidR="002146DE">
        <w:rPr>
          <w:lang w:val="en-US"/>
        </w:rPr>
        <w:t xml:space="preserve">and </w:t>
      </w:r>
      <w:r w:rsidR="00FC16BD">
        <w:rPr>
          <w:lang w:val="en-US"/>
        </w:rPr>
        <w:t>the security context</w:t>
      </w:r>
      <w:r w:rsidR="00275BE8">
        <w:rPr>
          <w:lang w:val="en-US"/>
        </w:rPr>
        <w:t xml:space="preserve"> stored in the MME</w:t>
      </w:r>
      <w:r w:rsidR="002146DE">
        <w:rPr>
          <w:lang w:val="en-US"/>
        </w:rPr>
        <w:t>-</w:t>
      </w:r>
      <w:r w:rsidR="00275BE8">
        <w:rPr>
          <w:lang w:val="en-US"/>
        </w:rPr>
        <w:t>2 is the native type</w:t>
      </w:r>
      <w:r w:rsidR="00FC16BD">
        <w:rPr>
          <w:lang w:val="en-US"/>
        </w:rPr>
        <w:t>. Details of the issue</w:t>
      </w:r>
      <w:r w:rsidR="00275BE8">
        <w:rPr>
          <w:lang w:val="en-US"/>
        </w:rPr>
        <w:t xml:space="preserve"> and analysis</w:t>
      </w:r>
      <w:r w:rsidR="00FC16BD">
        <w:rPr>
          <w:lang w:val="en-US"/>
        </w:rPr>
        <w:t xml:space="preserve"> can be found in the attachment</w:t>
      </w:r>
      <w:r w:rsidR="00880EFE">
        <w:rPr>
          <w:lang w:val="en-US"/>
        </w:rPr>
        <w:t xml:space="preserve"> S3-21039</w:t>
      </w:r>
      <w:r w:rsidR="00CD0DF2">
        <w:rPr>
          <w:lang w:val="en-US"/>
        </w:rPr>
        <w:t>7</w:t>
      </w:r>
      <w:r w:rsidR="00FC16BD">
        <w:rPr>
          <w:lang w:val="en-US"/>
        </w:rPr>
        <w:t>.</w:t>
      </w:r>
    </w:p>
    <w:p w14:paraId="3D97B09F" w14:textId="68E37452" w:rsidR="00FC16BD" w:rsidRDefault="00275BE8" w:rsidP="00BA445D">
      <w:pPr>
        <w:rPr>
          <w:color w:val="000000"/>
        </w:rPr>
      </w:pPr>
      <w:r>
        <w:rPr>
          <w:lang w:val="en-US"/>
        </w:rPr>
        <w:t xml:space="preserve">SA3 has discussed this issue, </w:t>
      </w:r>
      <w:r w:rsidR="00942CA4">
        <w:rPr>
          <w:lang w:val="en-US"/>
        </w:rPr>
        <w:t xml:space="preserve">and </w:t>
      </w:r>
      <w:r w:rsidR="003B1E4D">
        <w:rPr>
          <w:lang w:val="en-US"/>
        </w:rPr>
        <w:t>proposed</w:t>
      </w:r>
      <w:r w:rsidR="00942CA4">
        <w:rPr>
          <w:lang w:val="en-US"/>
        </w:rPr>
        <w:t xml:space="preserve"> that this issue</w:t>
      </w:r>
      <w:r>
        <w:rPr>
          <w:lang w:val="en-US"/>
        </w:rPr>
        <w:t xml:space="preserve"> can be easily avoided by including the TSC part indicating the mapped or native security context during the MME</w:t>
      </w:r>
      <w:r w:rsidR="002146DE">
        <w:rPr>
          <w:lang w:val="en-US"/>
        </w:rPr>
        <w:t>-1 to MME-2</w:t>
      </w:r>
      <w:r>
        <w:rPr>
          <w:lang w:val="en-US"/>
        </w:rPr>
        <w:t xml:space="preserve"> reallocation</w:t>
      </w:r>
      <w:r w:rsidR="00733FEF">
        <w:rPr>
          <w:lang w:val="en-US"/>
        </w:rPr>
        <w:t xml:space="preserve"> </w:t>
      </w:r>
      <w:r w:rsidR="002146DE">
        <w:rPr>
          <w:lang w:val="en-US"/>
        </w:rPr>
        <w:t>as defined in clause 7.2.8.4.3 of TS 33.401</w:t>
      </w:r>
      <w:r>
        <w:rPr>
          <w:lang w:val="en-US"/>
        </w:rPr>
        <w:t xml:space="preserve">. Therefore, it is </w:t>
      </w:r>
      <w:r w:rsidR="003B1E4D">
        <w:rPr>
          <w:lang w:val="en-US"/>
        </w:rPr>
        <w:t>requested</w:t>
      </w:r>
      <w:r>
        <w:rPr>
          <w:lang w:val="en-US"/>
        </w:rPr>
        <w:t xml:space="preserve"> that CT4 </w:t>
      </w:r>
      <w:r w:rsidR="00947F96">
        <w:rPr>
          <w:lang w:val="en-US"/>
        </w:rPr>
        <w:t>should</w:t>
      </w:r>
      <w:r>
        <w:rPr>
          <w:lang w:val="en-US"/>
        </w:rPr>
        <w:t xml:space="preserve"> </w:t>
      </w:r>
      <w:r w:rsidR="003B1E4D">
        <w:rPr>
          <w:lang w:val="en-US"/>
        </w:rPr>
        <w:t>consider the above issue and SA3 proposal</w:t>
      </w:r>
      <w:r w:rsidR="00733FEF">
        <w:rPr>
          <w:lang w:val="en-US"/>
        </w:rPr>
        <w:t xml:space="preserve"> in this case</w:t>
      </w:r>
      <w:r w:rsidR="003B1E4D">
        <w:rPr>
          <w:lang w:val="en-US"/>
        </w:rPr>
        <w:t>, and potentially solve this issue from CT4 perspective accordingly</w:t>
      </w:r>
      <w:r w:rsidR="00947F96">
        <w:rPr>
          <w:lang w:val="en-US"/>
        </w:rPr>
        <w:t>.</w:t>
      </w:r>
    </w:p>
    <w:p w14:paraId="13D445D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87C2A9" w14:textId="77777777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 CT1</w:t>
      </w:r>
      <w:r w:rsidR="00B97703">
        <w:rPr>
          <w:rFonts w:ascii="Arial" w:hAnsi="Arial" w:cs="Arial"/>
          <w:b/>
        </w:rPr>
        <w:t xml:space="preserve"> </w:t>
      </w:r>
    </w:p>
    <w:p w14:paraId="6043B5C5" w14:textId="32154296" w:rsidR="00B97703" w:rsidRPr="00017F23" w:rsidRDefault="00B97703" w:rsidP="000341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034106" w:rsidRPr="00632029">
        <w:rPr>
          <w:color w:val="000000"/>
        </w:rPr>
        <w:t>CT</w:t>
      </w:r>
      <w:r w:rsidR="00FC16BD">
        <w:rPr>
          <w:color w:val="000000"/>
        </w:rPr>
        <w:t>4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take the above information into account</w:t>
      </w:r>
      <w:r w:rsidR="00FC16BD">
        <w:rPr>
          <w:color w:val="000000"/>
        </w:rPr>
        <w:t xml:space="preserve">, and </w:t>
      </w:r>
      <w:r w:rsidR="003B1E4D">
        <w:rPr>
          <w:color w:val="000000"/>
        </w:rPr>
        <w:t>potentially solve the above issue and misalignment accordingly</w:t>
      </w:r>
      <w:r w:rsidR="009E575B">
        <w:rPr>
          <w:color w:val="000000"/>
        </w:rPr>
        <w:t>.</w:t>
      </w:r>
    </w:p>
    <w:p w14:paraId="20A1216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8A65C5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82EFBA" w14:textId="77777777" w:rsidR="00FD4FD1" w:rsidRPr="006052AD" w:rsidRDefault="00FD4FD1" w:rsidP="00FD4FD1">
      <w:bookmarkStart w:id="13" w:name="OLE_LINK55"/>
      <w:bookmarkStart w:id="14" w:name="OLE_LINK56"/>
      <w:bookmarkStart w:id="15" w:name="OLE_LINK53"/>
      <w:bookmarkStart w:id="16" w:name="OLE_LINK54"/>
      <w:r w:rsidRPr="006052AD">
        <w:t>SA3#10</w:t>
      </w:r>
      <w:r>
        <w:t>3bis-</w:t>
      </w:r>
      <w:r w:rsidRPr="006052AD">
        <w:t>e</w:t>
      </w:r>
      <w:r w:rsidRPr="006052AD">
        <w:tab/>
      </w:r>
      <w:r>
        <w:t>5</w:t>
      </w:r>
      <w:r w:rsidRPr="006052AD">
        <w:t xml:space="preserve"> - </w:t>
      </w:r>
      <w:r>
        <w:t>9</w:t>
      </w:r>
      <w:r w:rsidRPr="006052AD">
        <w:t xml:space="preserve"> </w:t>
      </w:r>
      <w:r>
        <w:t>July</w:t>
      </w:r>
      <w:r w:rsidRPr="006052AD">
        <w:t xml:space="preserve"> 2021</w:t>
      </w:r>
      <w:r>
        <w:tab/>
      </w:r>
      <w:r w:rsidRPr="006052AD">
        <w:tab/>
      </w:r>
      <w:bookmarkEnd w:id="13"/>
      <w:bookmarkEnd w:id="14"/>
      <w:r w:rsidRPr="006052AD">
        <w:t>Electr</w:t>
      </w:r>
      <w:r>
        <w:t>onic meeting</w:t>
      </w:r>
    </w:p>
    <w:p w14:paraId="4733A74F" w14:textId="77777777" w:rsidR="00FD4FD1" w:rsidRDefault="00FD4FD1" w:rsidP="00FD4FD1">
      <w:r>
        <w:t>SA3#104e</w:t>
      </w:r>
      <w:r>
        <w:tab/>
        <w:t>16 - 27 August 2021</w:t>
      </w:r>
      <w:bookmarkEnd w:id="15"/>
      <w:bookmarkEnd w:id="16"/>
      <w:r>
        <w:tab/>
        <w:t>Electronic meeting</w:t>
      </w:r>
    </w:p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DD1CF" w14:textId="77777777" w:rsidR="00293876" w:rsidRDefault="00293876">
      <w:pPr>
        <w:spacing w:after="0"/>
      </w:pPr>
      <w:r>
        <w:separator/>
      </w:r>
    </w:p>
  </w:endnote>
  <w:endnote w:type="continuationSeparator" w:id="0">
    <w:p w14:paraId="465E1649" w14:textId="77777777" w:rsidR="00293876" w:rsidRDefault="002938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9CE6C" w14:textId="77777777" w:rsidR="00293876" w:rsidRDefault="00293876">
      <w:pPr>
        <w:spacing w:after="0"/>
      </w:pPr>
      <w:r>
        <w:separator/>
      </w:r>
    </w:p>
  </w:footnote>
  <w:footnote w:type="continuationSeparator" w:id="0">
    <w:p w14:paraId="6382EBC3" w14:textId="77777777" w:rsidR="00293876" w:rsidRDefault="002938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0AD8"/>
    <w:rsid w:val="00031DE9"/>
    <w:rsid w:val="00034106"/>
    <w:rsid w:val="000F6242"/>
    <w:rsid w:val="001659A7"/>
    <w:rsid w:val="001940E3"/>
    <w:rsid w:val="00194C34"/>
    <w:rsid w:val="001B07FA"/>
    <w:rsid w:val="001E07A2"/>
    <w:rsid w:val="0020027B"/>
    <w:rsid w:val="002016A8"/>
    <w:rsid w:val="002146DE"/>
    <w:rsid w:val="00275BE8"/>
    <w:rsid w:val="00293876"/>
    <w:rsid w:val="002949B8"/>
    <w:rsid w:val="002D44CA"/>
    <w:rsid w:val="002F1940"/>
    <w:rsid w:val="00332F33"/>
    <w:rsid w:val="00383545"/>
    <w:rsid w:val="00384B63"/>
    <w:rsid w:val="003B1E4D"/>
    <w:rsid w:val="003D055D"/>
    <w:rsid w:val="00406B2D"/>
    <w:rsid w:val="00412B85"/>
    <w:rsid w:val="004223A3"/>
    <w:rsid w:val="00433500"/>
    <w:rsid w:val="00433F71"/>
    <w:rsid w:val="00440D43"/>
    <w:rsid w:val="00460E65"/>
    <w:rsid w:val="004B46F4"/>
    <w:rsid w:val="004E3939"/>
    <w:rsid w:val="00547B73"/>
    <w:rsid w:val="005D0922"/>
    <w:rsid w:val="005F26DD"/>
    <w:rsid w:val="006052AD"/>
    <w:rsid w:val="00606FE0"/>
    <w:rsid w:val="00617FB0"/>
    <w:rsid w:val="00620011"/>
    <w:rsid w:val="00632029"/>
    <w:rsid w:val="00726104"/>
    <w:rsid w:val="00733FEF"/>
    <w:rsid w:val="00792855"/>
    <w:rsid w:val="007A3E67"/>
    <w:rsid w:val="007A6333"/>
    <w:rsid w:val="007F4F92"/>
    <w:rsid w:val="008574DB"/>
    <w:rsid w:val="00880EFE"/>
    <w:rsid w:val="0088209F"/>
    <w:rsid w:val="008A48CE"/>
    <w:rsid w:val="008B6E67"/>
    <w:rsid w:val="008C187F"/>
    <w:rsid w:val="008C5C4A"/>
    <w:rsid w:val="008D772F"/>
    <w:rsid w:val="00942CA4"/>
    <w:rsid w:val="00947F96"/>
    <w:rsid w:val="0099764C"/>
    <w:rsid w:val="009C1B6B"/>
    <w:rsid w:val="009D0770"/>
    <w:rsid w:val="009E575B"/>
    <w:rsid w:val="00A15B94"/>
    <w:rsid w:val="00A20F05"/>
    <w:rsid w:val="00A36F8D"/>
    <w:rsid w:val="00A867E0"/>
    <w:rsid w:val="00AF4BEC"/>
    <w:rsid w:val="00B00056"/>
    <w:rsid w:val="00B069FA"/>
    <w:rsid w:val="00B3784E"/>
    <w:rsid w:val="00B6539F"/>
    <w:rsid w:val="00B97703"/>
    <w:rsid w:val="00BA445D"/>
    <w:rsid w:val="00BF205B"/>
    <w:rsid w:val="00BF5EE5"/>
    <w:rsid w:val="00C6666E"/>
    <w:rsid w:val="00CC6C64"/>
    <w:rsid w:val="00CD0DF2"/>
    <w:rsid w:val="00CE2FE9"/>
    <w:rsid w:val="00CF6087"/>
    <w:rsid w:val="00EC4DDB"/>
    <w:rsid w:val="00EF67FF"/>
    <w:rsid w:val="00F23345"/>
    <w:rsid w:val="00F47513"/>
    <w:rsid w:val="00F621D6"/>
    <w:rsid w:val="00F803BE"/>
    <w:rsid w:val="00FA16D8"/>
    <w:rsid w:val="00FA7035"/>
    <w:rsid w:val="00FB712A"/>
    <w:rsid w:val="00FC16BD"/>
    <w:rsid w:val="00FC231D"/>
    <w:rsid w:val="00FC4CD6"/>
    <w:rsid w:val="00FD182B"/>
    <w:rsid w:val="00FD4FD1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052A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052A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052A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052AD"/>
    <w:pPr>
      <w:outlineLvl w:val="5"/>
    </w:pPr>
  </w:style>
  <w:style w:type="paragraph" w:styleId="7">
    <w:name w:val="heading 7"/>
    <w:basedOn w:val="H6"/>
    <w:next w:val="a"/>
    <w:qFormat/>
    <w:rsid w:val="006052AD"/>
    <w:pPr>
      <w:outlineLvl w:val="6"/>
    </w:pPr>
  </w:style>
  <w:style w:type="paragraph" w:styleId="8">
    <w:name w:val="heading 8"/>
    <w:basedOn w:val="1"/>
    <w:next w:val="a"/>
    <w:qFormat/>
    <w:rsid w:val="006052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52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052A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6052A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052AD"/>
    <w:pPr>
      <w:spacing w:before="180"/>
      <w:ind w:left="2693" w:hanging="2693"/>
    </w:pPr>
    <w:rPr>
      <w:b/>
    </w:rPr>
  </w:style>
  <w:style w:type="paragraph" w:styleId="10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052AD"/>
    <w:pPr>
      <w:ind w:left="1701" w:hanging="1701"/>
    </w:pPr>
  </w:style>
  <w:style w:type="paragraph" w:styleId="40">
    <w:name w:val="toc 4"/>
    <w:basedOn w:val="30"/>
    <w:semiHidden/>
    <w:rsid w:val="006052AD"/>
    <w:pPr>
      <w:ind w:left="1418" w:hanging="1418"/>
    </w:pPr>
  </w:style>
  <w:style w:type="paragraph" w:styleId="30">
    <w:name w:val="toc 3"/>
    <w:basedOn w:val="21"/>
    <w:semiHidden/>
    <w:rsid w:val="006052AD"/>
    <w:pPr>
      <w:ind w:left="1134" w:hanging="1134"/>
    </w:pPr>
  </w:style>
  <w:style w:type="paragraph" w:styleId="21">
    <w:name w:val="toc 2"/>
    <w:basedOn w:val="10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52AD"/>
    <w:pPr>
      <w:ind w:left="284"/>
    </w:pPr>
  </w:style>
  <w:style w:type="paragraph" w:styleId="11">
    <w:name w:val="index 1"/>
    <w:basedOn w:val="a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052AD"/>
    <w:pPr>
      <w:outlineLvl w:val="9"/>
    </w:pPr>
  </w:style>
  <w:style w:type="paragraph" w:styleId="23">
    <w:name w:val="List Number 2"/>
    <w:basedOn w:val="ac"/>
    <w:semiHidden/>
    <w:rsid w:val="006052AD"/>
    <w:pPr>
      <w:ind w:left="851"/>
    </w:pPr>
  </w:style>
  <w:style w:type="character" w:styleId="ad">
    <w:name w:val="footnote reference"/>
    <w:semiHidden/>
    <w:rsid w:val="006052A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a"/>
    <w:rsid w:val="006052AD"/>
    <w:pPr>
      <w:keepLines/>
      <w:ind w:left="1135" w:hanging="851"/>
    </w:pPr>
  </w:style>
  <w:style w:type="paragraph" w:styleId="90">
    <w:name w:val="toc 9"/>
    <w:basedOn w:val="80"/>
    <w:semiHidden/>
    <w:rsid w:val="006052AD"/>
    <w:pPr>
      <w:ind w:left="1418" w:hanging="1418"/>
    </w:pPr>
  </w:style>
  <w:style w:type="paragraph" w:customStyle="1" w:styleId="EX">
    <w:name w:val="EX"/>
    <w:basedOn w:val="a"/>
    <w:rsid w:val="006052AD"/>
    <w:pPr>
      <w:keepLines/>
      <w:ind w:left="1702" w:hanging="1418"/>
    </w:pPr>
  </w:style>
  <w:style w:type="paragraph" w:customStyle="1" w:styleId="FP">
    <w:name w:val="FP"/>
    <w:basedOn w:val="a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60">
    <w:name w:val="toc 6"/>
    <w:basedOn w:val="50"/>
    <w:next w:val="a"/>
    <w:semiHidden/>
    <w:rsid w:val="006052AD"/>
    <w:pPr>
      <w:ind w:left="1985" w:hanging="1985"/>
    </w:pPr>
  </w:style>
  <w:style w:type="paragraph" w:styleId="70">
    <w:name w:val="toc 7"/>
    <w:basedOn w:val="60"/>
    <w:next w:val="a"/>
    <w:semiHidden/>
    <w:rsid w:val="006052AD"/>
    <w:pPr>
      <w:ind w:left="2268" w:hanging="2268"/>
    </w:pPr>
  </w:style>
  <w:style w:type="paragraph" w:styleId="24">
    <w:name w:val="List Bullet 2"/>
    <w:basedOn w:val="af"/>
    <w:semiHidden/>
    <w:rsid w:val="006052AD"/>
    <w:pPr>
      <w:ind w:left="851"/>
    </w:pPr>
  </w:style>
  <w:style w:type="paragraph" w:styleId="31">
    <w:name w:val="List Bullet 3"/>
    <w:basedOn w:val="24"/>
    <w:semiHidden/>
    <w:rsid w:val="006052AD"/>
    <w:pPr>
      <w:ind w:left="1135"/>
    </w:pPr>
  </w:style>
  <w:style w:type="paragraph" w:styleId="ac">
    <w:name w:val="List Number"/>
    <w:basedOn w:val="a7"/>
    <w:semiHidden/>
    <w:rsid w:val="006052AD"/>
  </w:style>
  <w:style w:type="paragraph" w:customStyle="1" w:styleId="EQ">
    <w:name w:val="EQ"/>
    <w:basedOn w:val="a"/>
    <w:next w:val="a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5"/>
    <w:next w:val="a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a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25">
    <w:name w:val="List 2"/>
    <w:basedOn w:val="a7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6052AD"/>
    <w:pPr>
      <w:ind w:left="1135"/>
    </w:pPr>
  </w:style>
  <w:style w:type="paragraph" w:styleId="41">
    <w:name w:val="List 4"/>
    <w:basedOn w:val="32"/>
    <w:semiHidden/>
    <w:rsid w:val="006052AD"/>
    <w:pPr>
      <w:ind w:left="1418"/>
    </w:pPr>
  </w:style>
  <w:style w:type="paragraph" w:styleId="51">
    <w:name w:val="List 5"/>
    <w:basedOn w:val="41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a7">
    <w:name w:val="List"/>
    <w:basedOn w:val="a"/>
    <w:semiHidden/>
    <w:rsid w:val="006052AD"/>
    <w:pPr>
      <w:ind w:left="568" w:hanging="284"/>
    </w:pPr>
  </w:style>
  <w:style w:type="paragraph" w:styleId="af">
    <w:name w:val="List Bullet"/>
    <w:basedOn w:val="a7"/>
    <w:semiHidden/>
    <w:rsid w:val="006052AD"/>
  </w:style>
  <w:style w:type="paragraph" w:styleId="42">
    <w:name w:val="List Bullet 4"/>
    <w:basedOn w:val="31"/>
    <w:semiHidden/>
    <w:rsid w:val="006052AD"/>
    <w:pPr>
      <w:ind w:left="1418"/>
    </w:pPr>
  </w:style>
  <w:style w:type="paragraph" w:styleId="52">
    <w:name w:val="List Bullet 5"/>
    <w:basedOn w:val="42"/>
    <w:semiHidden/>
    <w:rsid w:val="006052AD"/>
    <w:pPr>
      <w:ind w:left="1702"/>
    </w:pPr>
  </w:style>
  <w:style w:type="paragraph" w:customStyle="1" w:styleId="B2">
    <w:name w:val="B2"/>
    <w:basedOn w:val="25"/>
    <w:rsid w:val="006052AD"/>
  </w:style>
  <w:style w:type="paragraph" w:customStyle="1" w:styleId="B3">
    <w:name w:val="B3"/>
    <w:basedOn w:val="32"/>
    <w:rsid w:val="006052AD"/>
  </w:style>
  <w:style w:type="paragraph" w:customStyle="1" w:styleId="B4">
    <w:name w:val="B4"/>
    <w:basedOn w:val="41"/>
    <w:rsid w:val="006052AD"/>
  </w:style>
  <w:style w:type="paragraph" w:customStyle="1" w:styleId="B5">
    <w:name w:val="B5"/>
    <w:basedOn w:val="51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949B8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949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4</cp:revision>
  <cp:lastPrinted>2002-04-23T07:10:00Z</cp:lastPrinted>
  <dcterms:created xsi:type="dcterms:W3CDTF">2021-05-31T11:13:00Z</dcterms:created>
  <dcterms:modified xsi:type="dcterms:W3CDTF">2021-05-31T12:42:00Z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(3)ZX/rASKQBUYlrC8XT1TG75C/6ifeBiwz/Ttk3PuMw2r9qbrirbk5OnjC7idM4y8WrUMnvaef
vRX0L7lvPyxmYRyA//8RQrg5fNyXUXBkWThK1HMuOh/C6EDOsimq8Q5ZIzJoqJzXoN3/C/OW
HPViRMKvrqbCZDeE5YhWtCV+qdu2DnxEdXFxGAD4E8vlNvIz+uhG5fmyASmcgCuMjIV5w015
KcjfIN1/hhNLYSLW92</vt:lpwstr>
  </property>
  <property fmtid="{D5CDD505-2E9C-101B-9397-08002B2CF9AE}" pid="3" name="_2015_ms_pID_7253431">
    <vt:lpwstr>nqr8jYEDGQMZ+NhitxRUGFLtdQFAVGHZJwhxgV2LYqG4PO+G/bbIf9
zMtNLgx3RigYzcD0zhwTttWML1R5iuHTW4nGJPWDyC/71jdPXAGM3UtDwnlGPxjNj3dH40pA
/I55tzM/gWWCls8baskHJJ8Z2XAATjQbybzr4aPxGwQIRYs89Cj+9nIt3+ImIy7Pi2z9JEQ0
EWBZCt/qPPMUYkOJ+h1YI4yzkmo7Kx35kc9R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1609140517</vt:lpwstr>
  </property>
  <property fmtid="{D5CDD505-2E9C-101B-9397-08002B2CF9AE}" pid="8" name="_2015_ms_pID_7253432">
    <vt:lpwstr>4A==</vt:lpwstr>
  </property>
</Properties>
</file>